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4F4" w:rsidRPr="0034797C" w:rsidRDefault="00D634F4" w:rsidP="00E331CC">
      <w:pPr>
        <w:jc w:val="center"/>
      </w:pPr>
      <w:r w:rsidRPr="0034797C">
        <w:t>ТЕОРЕТИКО-МЕТОДИЧЕСКОЕ ЗАДАНИЕ</w:t>
      </w:r>
    </w:p>
    <w:p w:rsidR="00D634F4" w:rsidRPr="0034797C" w:rsidRDefault="00D634F4" w:rsidP="00E331CC">
      <w:pPr>
        <w:jc w:val="center"/>
      </w:pPr>
    </w:p>
    <w:p w:rsidR="00D634F4" w:rsidRPr="0034797C" w:rsidRDefault="00D634F4" w:rsidP="00E331CC">
      <w:pPr>
        <w:jc w:val="center"/>
        <w:rPr>
          <w:spacing w:val="-5"/>
          <w:u w:val="single"/>
        </w:rPr>
      </w:pPr>
      <w:r w:rsidRPr="0034797C">
        <w:rPr>
          <w:spacing w:val="-5"/>
          <w:u w:val="single"/>
        </w:rPr>
        <w:t>Инструкция по выполнению задания.</w:t>
      </w:r>
    </w:p>
    <w:p w:rsidR="00D634F4" w:rsidRPr="0034797C" w:rsidRDefault="00D634F4" w:rsidP="00E331CC">
      <w:pPr>
        <w:jc w:val="center"/>
      </w:pPr>
    </w:p>
    <w:p w:rsidR="00D634F4" w:rsidRDefault="00D634F4" w:rsidP="00E331CC">
      <w:pPr>
        <w:jc w:val="both"/>
        <w:rPr>
          <w:spacing w:val="1"/>
        </w:rPr>
      </w:pPr>
      <w:r>
        <w:rPr>
          <w:spacing w:val="1"/>
        </w:rPr>
        <w:t xml:space="preserve">        </w:t>
      </w:r>
      <w:r w:rsidRPr="0034797C">
        <w:rPr>
          <w:spacing w:val="1"/>
        </w:rPr>
        <w:t>Уважаем</w:t>
      </w:r>
      <w:r>
        <w:rPr>
          <w:spacing w:val="1"/>
        </w:rPr>
        <w:t>ый участник! Вам предлагается 15</w:t>
      </w:r>
      <w:r w:rsidRPr="0034797C">
        <w:rPr>
          <w:spacing w:val="1"/>
        </w:rPr>
        <w:t xml:space="preserve"> вопросов, соответствующих требо</w:t>
      </w:r>
      <w:r w:rsidRPr="0034797C">
        <w:rPr>
          <w:spacing w:val="1"/>
        </w:rPr>
        <w:softHyphen/>
      </w:r>
      <w:r w:rsidRPr="0034797C">
        <w:rPr>
          <w:spacing w:val="2"/>
        </w:rPr>
        <w:t xml:space="preserve">ваниям школьной программы по </w:t>
      </w:r>
      <w:r w:rsidRPr="0034797C">
        <w:rPr>
          <w:spacing w:val="-1"/>
        </w:rPr>
        <w:t>предмету «Физическая культура».</w:t>
      </w:r>
      <w:r w:rsidRPr="00CA3FA2">
        <w:rPr>
          <w:spacing w:val="-1"/>
        </w:rPr>
        <w:t xml:space="preserve"> </w:t>
      </w:r>
      <w:r w:rsidRPr="0034797C">
        <w:rPr>
          <w:spacing w:val="1"/>
        </w:rPr>
        <w:t xml:space="preserve">Внимательно читайте вопросы и предлагаемые варианты ответов. </w:t>
      </w:r>
    </w:p>
    <w:p w:rsidR="00D634F4" w:rsidRPr="006F2526" w:rsidRDefault="00D634F4" w:rsidP="00E331CC">
      <w:pPr>
        <w:jc w:val="both"/>
      </w:pPr>
      <w:r>
        <w:t xml:space="preserve">        </w:t>
      </w:r>
      <w:r w:rsidRPr="0034797C">
        <w:t>По каждому во</w:t>
      </w:r>
      <w:r>
        <w:t>просу из первых 10</w:t>
      </w:r>
      <w:r w:rsidRPr="0034797C">
        <w:t xml:space="preserve"> предложено 4 варианта ответа. Среди них содержится как правильный, так и явно неправильный ответ, а также частично соответствующий смыслу вопроса. Правильный ответ может</w:t>
      </w:r>
      <w:r w:rsidRPr="00CA3FA2">
        <w:t xml:space="preserve"> </w:t>
      </w:r>
      <w:r>
        <w:t xml:space="preserve">быть </w:t>
      </w:r>
      <w:r w:rsidRPr="0034797C">
        <w:t xml:space="preserve"> только один</w:t>
      </w:r>
      <w:r>
        <w:t xml:space="preserve"> -</w:t>
      </w:r>
      <w:r w:rsidRPr="0034797C">
        <w:t xml:space="preserve"> тот,  который наиболее полно соответствует вопросу. </w:t>
      </w:r>
      <w:r w:rsidRPr="009D7723">
        <w:t>Внимательно читайте задания и предлагаемые варианты ответов. Старайтесь не угадывать, а логически обосновывать сд</w:t>
      </w:r>
      <w:r>
        <w:t xml:space="preserve">еланный Вами выбор. Пропускайте </w:t>
      </w:r>
      <w:r w:rsidRPr="009D7723">
        <w:t>задания</w:t>
      </w:r>
      <w:r>
        <w:t>, ответ на который вы не знаете</w:t>
      </w:r>
      <w:r w:rsidRPr="009D7723">
        <w:t>. Это позволит сэкономить время для выполнения других заданий.</w:t>
      </w:r>
      <w:r w:rsidRPr="00CA3FA2">
        <w:t xml:space="preserve"> </w:t>
      </w:r>
      <w:r w:rsidRPr="009D7723">
        <w:t>Впоследствии Вы сможете вернуться к пропущенному заданию.</w:t>
      </w:r>
      <w:r w:rsidRPr="00CA3FA2">
        <w:t xml:space="preserve"> </w:t>
      </w:r>
      <w:r w:rsidRPr="009D7723">
        <w:rPr>
          <w:bCs/>
        </w:rPr>
        <w:t>Правильно выполненные задания этой группы оцениваются в 1 балл.</w:t>
      </w:r>
    </w:p>
    <w:p w:rsidR="00D634F4" w:rsidRPr="006F2526" w:rsidRDefault="00D634F4" w:rsidP="00E331CC">
      <w:pPr>
        <w:autoSpaceDE w:val="0"/>
        <w:autoSpaceDN w:val="0"/>
        <w:adjustRightInd w:val="0"/>
      </w:pPr>
      <w:r>
        <w:rPr>
          <w:bCs/>
        </w:rPr>
        <w:t>В з</w:t>
      </w:r>
      <w:r w:rsidRPr="009D7723">
        <w:rPr>
          <w:bCs/>
        </w:rPr>
        <w:t>адания</w:t>
      </w:r>
      <w:r>
        <w:rPr>
          <w:bCs/>
        </w:rPr>
        <w:t xml:space="preserve">х11-13 </w:t>
      </w:r>
      <w:r w:rsidRPr="009D7723">
        <w:t>необходимо самостоятельно подобрать определение, которое, завершая высказывание, образует истинное утверждение. Подобранное определение вписывайте в соответствующую графу бланка ответов.</w:t>
      </w:r>
      <w:r w:rsidRPr="00CA3FA2">
        <w:t xml:space="preserve"> </w:t>
      </w:r>
      <w:r w:rsidRPr="009D7723">
        <w:rPr>
          <w:bCs/>
        </w:rPr>
        <w:t>Правильно выполненные задания этой группы оцениваются в 2 балла.</w:t>
      </w:r>
    </w:p>
    <w:p w:rsidR="00D634F4" w:rsidRDefault="00D634F4" w:rsidP="00E331CC">
      <w:pPr>
        <w:autoSpaceDE w:val="0"/>
        <w:autoSpaceDN w:val="0"/>
        <w:adjustRightInd w:val="0"/>
      </w:pPr>
      <w:r>
        <w:rPr>
          <w:bCs/>
        </w:rPr>
        <w:t xml:space="preserve">В </w:t>
      </w:r>
      <w:r>
        <w:t xml:space="preserve">заданиях14-15 нужно указать последовательность выполнения упражнения. </w:t>
      </w:r>
    </w:p>
    <w:p w:rsidR="00D634F4" w:rsidRDefault="00D634F4" w:rsidP="00E331CC">
      <w:pPr>
        <w:autoSpaceDE w:val="0"/>
        <w:autoSpaceDN w:val="0"/>
        <w:adjustRightInd w:val="0"/>
      </w:pPr>
      <w:r>
        <w:t xml:space="preserve">       </w:t>
      </w:r>
      <w:r w:rsidRPr="009D7723">
        <w:t>Записи</w:t>
      </w:r>
      <w:r>
        <w:rPr>
          <w:lang w:val="en-US"/>
        </w:rPr>
        <w:t xml:space="preserve"> </w:t>
      </w:r>
      <w:r w:rsidRPr="009D7723">
        <w:t xml:space="preserve">должны быть разборчивыми. </w:t>
      </w:r>
      <w:r w:rsidRPr="009D7723">
        <w:rPr>
          <w:bCs/>
        </w:rPr>
        <w:t>Полноценно выполненные зад</w:t>
      </w:r>
      <w:r>
        <w:rPr>
          <w:bCs/>
        </w:rPr>
        <w:t>ания этой группы оцениваются в 1,5</w:t>
      </w:r>
      <w:r w:rsidRPr="009D7723">
        <w:rPr>
          <w:bCs/>
        </w:rPr>
        <w:t xml:space="preserve"> балла</w:t>
      </w:r>
      <w:r w:rsidRPr="0034797C">
        <w:t xml:space="preserve">. </w:t>
      </w:r>
    </w:p>
    <w:p w:rsidR="00D634F4" w:rsidRDefault="00D634F4" w:rsidP="00E331CC">
      <w:pPr>
        <w:autoSpaceDE w:val="0"/>
        <w:autoSpaceDN w:val="0"/>
        <w:adjustRightInd w:val="0"/>
        <w:rPr>
          <w:bCs/>
        </w:rPr>
      </w:pPr>
      <w:r>
        <w:rPr>
          <w:bCs/>
        </w:rPr>
        <w:t xml:space="preserve">      </w:t>
      </w:r>
      <w:r w:rsidRPr="009D7723">
        <w:rPr>
          <w:bCs/>
        </w:rPr>
        <w:t>Время выполнения заданий –</w:t>
      </w:r>
      <w:r>
        <w:rPr>
          <w:bCs/>
        </w:rPr>
        <w:t xml:space="preserve"> 30</w:t>
      </w:r>
      <w:r w:rsidRPr="009D7723">
        <w:rPr>
          <w:bCs/>
        </w:rPr>
        <w:t xml:space="preserve"> минут</w:t>
      </w:r>
      <w:r>
        <w:rPr>
          <w:bCs/>
        </w:rPr>
        <w:t>.</w:t>
      </w:r>
    </w:p>
    <w:p w:rsidR="00D634F4" w:rsidRDefault="00D634F4" w:rsidP="00E331CC">
      <w:pPr>
        <w:autoSpaceDE w:val="0"/>
        <w:autoSpaceDN w:val="0"/>
        <w:adjustRightInd w:val="0"/>
        <w:rPr>
          <w:bCs/>
        </w:rPr>
      </w:pPr>
      <w:r>
        <w:rPr>
          <w:bCs/>
        </w:rPr>
        <w:t xml:space="preserve">      Участник, набравший10-12 баллов становится призером</w:t>
      </w:r>
      <w:r w:rsidRPr="00CA3FA2">
        <w:rPr>
          <w:bCs/>
        </w:rPr>
        <w:t xml:space="preserve"> </w:t>
      </w:r>
      <w:r>
        <w:rPr>
          <w:bCs/>
        </w:rPr>
        <w:t>(3 место); участник, набравший13-15 баллов становится призером</w:t>
      </w:r>
      <w:r w:rsidRPr="00CA3FA2">
        <w:rPr>
          <w:bCs/>
        </w:rPr>
        <w:t xml:space="preserve"> </w:t>
      </w:r>
      <w:r>
        <w:rPr>
          <w:bCs/>
        </w:rPr>
        <w:t xml:space="preserve">(2 место); участник, набравший 16-19 баллов, становится победителем; </w:t>
      </w:r>
    </w:p>
    <w:p w:rsidR="00D634F4" w:rsidRDefault="00D634F4" w:rsidP="00E331CC">
      <w:pPr>
        <w:autoSpaceDE w:val="0"/>
        <w:autoSpaceDN w:val="0"/>
        <w:adjustRightInd w:val="0"/>
      </w:pPr>
      <w:r>
        <w:t xml:space="preserve">       </w:t>
      </w:r>
      <w:r w:rsidRPr="009D7723">
        <w:t xml:space="preserve">Будьте внимательны, делая записи в бланке ответов. </w:t>
      </w:r>
    </w:p>
    <w:p w:rsidR="00D634F4" w:rsidRDefault="00D634F4" w:rsidP="00E331CC">
      <w:pPr>
        <w:autoSpaceDE w:val="0"/>
        <w:autoSpaceDN w:val="0"/>
        <w:adjustRightInd w:val="0"/>
      </w:pPr>
      <w:r>
        <w:t xml:space="preserve">       </w:t>
      </w:r>
      <w:r w:rsidRPr="009D7723">
        <w:t>Исправления и подчистки оцениваются как неправильный ответ.</w:t>
      </w:r>
    </w:p>
    <w:p w:rsidR="00D634F4" w:rsidRDefault="00D634F4" w:rsidP="00E331CC">
      <w:pPr>
        <w:autoSpaceDE w:val="0"/>
        <w:autoSpaceDN w:val="0"/>
        <w:adjustRightInd w:val="0"/>
      </w:pPr>
      <w:r>
        <w:t xml:space="preserve">       </w:t>
      </w:r>
    </w:p>
    <w:p w:rsidR="00D634F4" w:rsidRDefault="00D634F4" w:rsidP="00E331CC">
      <w:pPr>
        <w:autoSpaceDE w:val="0"/>
        <w:autoSpaceDN w:val="0"/>
        <w:adjustRightInd w:val="0"/>
      </w:pPr>
      <w:r>
        <w:t xml:space="preserve">       </w:t>
      </w:r>
      <w:r w:rsidRPr="009D7723">
        <w:t>Заполните анкету в бланке ответов: напишите свою фамилию, имя, отчество, название</w:t>
      </w:r>
      <w:r w:rsidRPr="00CA3FA2">
        <w:t xml:space="preserve"> </w:t>
      </w:r>
      <w:r w:rsidRPr="009D7723">
        <w:t>субъекта Федерации, город, школу и класс, который Вы представляете.</w:t>
      </w:r>
    </w:p>
    <w:p w:rsidR="00D634F4" w:rsidRPr="005D6A41" w:rsidRDefault="00D634F4" w:rsidP="005D6A41">
      <w:pPr>
        <w:autoSpaceDE w:val="0"/>
        <w:autoSpaceDN w:val="0"/>
        <w:adjustRightInd w:val="0"/>
        <w:rPr>
          <w:bCs/>
          <w:lang w:eastAsia="en-US"/>
        </w:rPr>
      </w:pPr>
      <w:r>
        <w:rPr>
          <w:bCs/>
          <w:lang w:eastAsia="en-US"/>
        </w:rPr>
        <w:t xml:space="preserve">      </w:t>
      </w:r>
      <w:r w:rsidRPr="005D6A41">
        <w:rPr>
          <w:bCs/>
          <w:lang w:eastAsia="en-US"/>
        </w:rPr>
        <w:t>Итоговая оценка представляется суммой баллов оценки выполненных заданий.</w:t>
      </w:r>
    </w:p>
    <w:p w:rsidR="00D634F4" w:rsidRPr="005D6A41" w:rsidRDefault="00D634F4" w:rsidP="005D6A41">
      <w:pPr>
        <w:autoSpaceDE w:val="0"/>
        <w:autoSpaceDN w:val="0"/>
        <w:adjustRightInd w:val="0"/>
        <w:rPr>
          <w:bCs/>
          <w:lang w:eastAsia="en-US"/>
        </w:rPr>
      </w:pPr>
      <w:r w:rsidRPr="005D6A41">
        <w:rPr>
          <w:bCs/>
          <w:lang w:eastAsia="en-US"/>
        </w:rPr>
        <w:t xml:space="preserve">Задания в закрытой форме - </w:t>
      </w:r>
      <w:r>
        <w:rPr>
          <w:bCs/>
          <w:lang w:eastAsia="en-US"/>
        </w:rPr>
        <w:t>10</w:t>
      </w:r>
      <w:r w:rsidRPr="005D6A41">
        <w:rPr>
          <w:bCs/>
          <w:lang w:eastAsia="en-US"/>
        </w:rPr>
        <w:t xml:space="preserve"> баллов</w:t>
      </w:r>
    </w:p>
    <w:p w:rsidR="00D634F4" w:rsidRPr="005D6A41" w:rsidRDefault="00D634F4" w:rsidP="005D6A41">
      <w:pPr>
        <w:autoSpaceDE w:val="0"/>
        <w:autoSpaceDN w:val="0"/>
        <w:adjustRightInd w:val="0"/>
        <w:rPr>
          <w:bCs/>
          <w:lang w:eastAsia="en-US"/>
        </w:rPr>
      </w:pPr>
      <w:r w:rsidRPr="005D6A41">
        <w:rPr>
          <w:bCs/>
          <w:lang w:eastAsia="en-US"/>
        </w:rPr>
        <w:t xml:space="preserve">Задание в открытой форме </w:t>
      </w:r>
      <w:r>
        <w:rPr>
          <w:bCs/>
          <w:lang w:eastAsia="en-US"/>
        </w:rPr>
        <w:t>–</w:t>
      </w:r>
      <w:r w:rsidRPr="005D6A41">
        <w:rPr>
          <w:bCs/>
          <w:lang w:eastAsia="en-US"/>
        </w:rPr>
        <w:t xml:space="preserve"> </w:t>
      </w:r>
      <w:r>
        <w:rPr>
          <w:bCs/>
          <w:lang w:eastAsia="en-US"/>
        </w:rPr>
        <w:t>6</w:t>
      </w:r>
      <w:r>
        <w:rPr>
          <w:bCs/>
          <w:lang w:val="en-US" w:eastAsia="en-US"/>
        </w:rPr>
        <w:t xml:space="preserve"> </w:t>
      </w:r>
      <w:r>
        <w:rPr>
          <w:bCs/>
          <w:lang w:eastAsia="en-US"/>
        </w:rPr>
        <w:t>баллов</w:t>
      </w:r>
    </w:p>
    <w:p w:rsidR="00D634F4" w:rsidRPr="005D6A41" w:rsidRDefault="00D634F4" w:rsidP="005D6A41">
      <w:pPr>
        <w:autoSpaceDE w:val="0"/>
        <w:autoSpaceDN w:val="0"/>
        <w:adjustRightInd w:val="0"/>
        <w:rPr>
          <w:bCs/>
          <w:lang w:eastAsia="en-US"/>
        </w:rPr>
      </w:pPr>
      <w:r w:rsidRPr="005D6A41">
        <w:rPr>
          <w:bCs/>
          <w:lang w:eastAsia="en-US"/>
        </w:rPr>
        <w:t xml:space="preserve">Задание </w:t>
      </w:r>
      <w:r>
        <w:rPr>
          <w:bCs/>
          <w:lang w:eastAsia="en-US"/>
        </w:rPr>
        <w:t>с указанием последовательности</w:t>
      </w:r>
      <w:r w:rsidRPr="005D6A41">
        <w:rPr>
          <w:bCs/>
          <w:lang w:eastAsia="en-US"/>
        </w:rPr>
        <w:t xml:space="preserve"> - </w:t>
      </w:r>
      <w:r>
        <w:rPr>
          <w:bCs/>
          <w:lang w:eastAsia="en-US"/>
        </w:rPr>
        <w:t>3</w:t>
      </w:r>
      <w:r w:rsidRPr="005D6A41">
        <w:rPr>
          <w:bCs/>
          <w:lang w:eastAsia="en-US"/>
        </w:rPr>
        <w:t xml:space="preserve"> балла</w:t>
      </w:r>
    </w:p>
    <w:p w:rsidR="00D634F4" w:rsidRPr="005D6A41" w:rsidRDefault="00D634F4" w:rsidP="005D6A41">
      <w:pPr>
        <w:rPr>
          <w:i/>
        </w:rPr>
      </w:pPr>
      <w:r w:rsidRPr="005D6A41">
        <w:rPr>
          <w:bCs/>
          <w:lang w:eastAsia="en-US"/>
        </w:rPr>
        <w:t xml:space="preserve">Максимально возможная сумма - </w:t>
      </w:r>
      <w:r>
        <w:rPr>
          <w:bCs/>
          <w:lang w:eastAsia="en-US"/>
        </w:rPr>
        <w:t>19</w:t>
      </w:r>
      <w:r w:rsidRPr="005D6A41">
        <w:rPr>
          <w:bCs/>
          <w:lang w:eastAsia="en-US"/>
        </w:rPr>
        <w:t xml:space="preserve"> баллов</w:t>
      </w:r>
    </w:p>
    <w:p w:rsidR="00D634F4" w:rsidRDefault="00D634F4" w:rsidP="00E331CC">
      <w:pPr>
        <w:jc w:val="center"/>
        <w:rPr>
          <w:i/>
        </w:rPr>
      </w:pPr>
    </w:p>
    <w:p w:rsidR="00D634F4" w:rsidRDefault="00D634F4" w:rsidP="00E331CC">
      <w:pPr>
        <w:jc w:val="center"/>
        <w:rPr>
          <w:i/>
        </w:rPr>
      </w:pPr>
      <w:r w:rsidRPr="0034797C">
        <w:rPr>
          <w:i/>
        </w:rPr>
        <w:t>Желаем удачи!</w:t>
      </w:r>
    </w:p>
    <w:p w:rsidR="00D634F4" w:rsidRPr="009D7723" w:rsidRDefault="00D634F4" w:rsidP="00E331CC">
      <w:pPr>
        <w:autoSpaceDE w:val="0"/>
        <w:autoSpaceDN w:val="0"/>
        <w:adjustRightInd w:val="0"/>
        <w:rPr>
          <w:bCs/>
        </w:rPr>
      </w:pPr>
      <w:r w:rsidRPr="009D7723">
        <w:rPr>
          <w:bCs/>
        </w:rPr>
        <w:t>.</w:t>
      </w:r>
    </w:p>
    <w:p w:rsidR="00D634F4" w:rsidRPr="009D7723" w:rsidRDefault="00D634F4" w:rsidP="00E331CC"/>
    <w:p w:rsidR="00D634F4" w:rsidRDefault="00D634F4" w:rsidP="00B836DF"/>
    <w:p w:rsidR="00D634F4" w:rsidRDefault="00D634F4" w:rsidP="00B836DF"/>
    <w:p w:rsidR="00D634F4" w:rsidRDefault="00D634F4" w:rsidP="00B836DF"/>
    <w:p w:rsidR="00D634F4" w:rsidRDefault="00D634F4" w:rsidP="00B836DF"/>
    <w:p w:rsidR="00D634F4" w:rsidRDefault="00D634F4" w:rsidP="00B836DF"/>
    <w:p w:rsidR="00D634F4" w:rsidRDefault="00D634F4" w:rsidP="00B836DF"/>
    <w:p w:rsidR="00D634F4" w:rsidRDefault="00D634F4" w:rsidP="00B836DF"/>
    <w:p w:rsidR="00D634F4" w:rsidRDefault="00D634F4" w:rsidP="00B836DF"/>
    <w:p w:rsidR="00D634F4" w:rsidRDefault="00D634F4" w:rsidP="00B836DF"/>
    <w:p w:rsidR="00D634F4" w:rsidRDefault="00D634F4" w:rsidP="00B836DF"/>
    <w:p w:rsidR="00D634F4" w:rsidRDefault="00D634F4" w:rsidP="00B836DF"/>
    <w:p w:rsidR="00D634F4" w:rsidRDefault="00D634F4" w:rsidP="00B836DF"/>
    <w:p w:rsidR="00D634F4" w:rsidRDefault="00D634F4" w:rsidP="00861263">
      <w:pPr>
        <w:jc w:val="center"/>
        <w:rPr>
          <w:b/>
        </w:rPr>
      </w:pPr>
    </w:p>
    <w:p w:rsidR="00D634F4" w:rsidRDefault="00D634F4" w:rsidP="00861263">
      <w:pPr>
        <w:jc w:val="center"/>
        <w:rPr>
          <w:b/>
        </w:rPr>
      </w:pPr>
    </w:p>
    <w:p w:rsidR="00D634F4" w:rsidRDefault="00D634F4" w:rsidP="00861263">
      <w:pPr>
        <w:jc w:val="center"/>
        <w:rPr>
          <w:b/>
        </w:rPr>
      </w:pPr>
    </w:p>
    <w:p w:rsidR="00D634F4" w:rsidRDefault="00D634F4" w:rsidP="00861263">
      <w:pPr>
        <w:jc w:val="center"/>
        <w:rPr>
          <w:b/>
        </w:rPr>
      </w:pPr>
    </w:p>
    <w:p w:rsidR="00D634F4" w:rsidRDefault="00D634F4" w:rsidP="00861263">
      <w:pPr>
        <w:jc w:val="center"/>
        <w:rPr>
          <w:b/>
        </w:rPr>
      </w:pPr>
    </w:p>
    <w:p w:rsidR="00D634F4" w:rsidRDefault="00D634F4" w:rsidP="00861263">
      <w:pPr>
        <w:jc w:val="center"/>
        <w:rPr>
          <w:b/>
        </w:rPr>
      </w:pPr>
    </w:p>
    <w:p w:rsidR="00D634F4" w:rsidRDefault="00D634F4" w:rsidP="00861263">
      <w:pPr>
        <w:jc w:val="center"/>
        <w:rPr>
          <w:b/>
        </w:rPr>
      </w:pPr>
    </w:p>
    <w:p w:rsidR="00D634F4" w:rsidRDefault="00D634F4" w:rsidP="00861263">
      <w:pPr>
        <w:jc w:val="center"/>
        <w:rPr>
          <w:b/>
        </w:rPr>
      </w:pPr>
    </w:p>
    <w:p w:rsidR="00D634F4" w:rsidRDefault="00D634F4" w:rsidP="00861263">
      <w:pPr>
        <w:jc w:val="center"/>
        <w:rPr>
          <w:b/>
        </w:rPr>
      </w:pPr>
      <w:r w:rsidRPr="00861263">
        <w:rPr>
          <w:b/>
        </w:rPr>
        <w:t xml:space="preserve">Школьный этап всероссийской олимпиады школьников по физкультуре </w:t>
      </w:r>
    </w:p>
    <w:p w:rsidR="00D634F4" w:rsidRDefault="00D634F4" w:rsidP="00861263">
      <w:pPr>
        <w:jc w:val="center"/>
        <w:rPr>
          <w:b/>
        </w:rPr>
      </w:pPr>
      <w:r w:rsidRPr="00861263">
        <w:rPr>
          <w:b/>
        </w:rPr>
        <w:t>2015-2016 учебный год</w:t>
      </w:r>
    </w:p>
    <w:p w:rsidR="00D634F4" w:rsidRPr="00861263" w:rsidRDefault="00D634F4" w:rsidP="00861263">
      <w:pPr>
        <w:jc w:val="center"/>
        <w:rPr>
          <w:b/>
        </w:rPr>
      </w:pPr>
      <w:r>
        <w:rPr>
          <w:b/>
        </w:rPr>
        <w:t>5 класс</w:t>
      </w:r>
    </w:p>
    <w:p w:rsidR="00D634F4" w:rsidRPr="00861263" w:rsidRDefault="00D634F4" w:rsidP="00B836DF">
      <w:pPr>
        <w:rPr>
          <w:sz w:val="22"/>
          <w:szCs w:val="22"/>
        </w:rPr>
      </w:pPr>
      <w:r w:rsidRPr="00861263">
        <w:rPr>
          <w:sz w:val="22"/>
          <w:szCs w:val="22"/>
        </w:rPr>
        <w:t>1. Что такое физическая культура?:</w:t>
      </w:r>
    </w:p>
    <w:p w:rsidR="00D634F4" w:rsidRPr="00861263" w:rsidRDefault="00D634F4" w:rsidP="00B836DF">
      <w:pPr>
        <w:rPr>
          <w:sz w:val="22"/>
          <w:szCs w:val="22"/>
        </w:rPr>
      </w:pPr>
      <w:r w:rsidRPr="00861263">
        <w:rPr>
          <w:sz w:val="22"/>
          <w:szCs w:val="22"/>
        </w:rPr>
        <w:t>а) регулярные занятия физическими упражнениями, играми и спортом;</w:t>
      </w:r>
      <w:r w:rsidRPr="00861263">
        <w:rPr>
          <w:sz w:val="22"/>
          <w:szCs w:val="22"/>
        </w:rPr>
        <w:br/>
        <w:t>б) прогулка на свежем воздухе;</w:t>
      </w:r>
      <w:r w:rsidRPr="00861263">
        <w:rPr>
          <w:sz w:val="22"/>
          <w:szCs w:val="22"/>
        </w:rPr>
        <w:br/>
        <w:t>в) часть общей культуры общества; культура движений;</w:t>
      </w:r>
    </w:p>
    <w:p w:rsidR="00D634F4" w:rsidRPr="00861263" w:rsidRDefault="00D634F4" w:rsidP="00B836DF">
      <w:pPr>
        <w:rPr>
          <w:sz w:val="22"/>
          <w:szCs w:val="22"/>
        </w:rPr>
      </w:pPr>
      <w:r w:rsidRPr="00861263">
        <w:rPr>
          <w:sz w:val="22"/>
          <w:szCs w:val="22"/>
        </w:rPr>
        <w:t>г) выполнение упражнений.</w:t>
      </w:r>
    </w:p>
    <w:p w:rsidR="00D634F4" w:rsidRPr="00861263" w:rsidRDefault="00D634F4" w:rsidP="00B836DF">
      <w:pPr>
        <w:rPr>
          <w:sz w:val="22"/>
          <w:szCs w:val="22"/>
        </w:rPr>
      </w:pPr>
    </w:p>
    <w:p w:rsidR="00D634F4" w:rsidRPr="00861263" w:rsidRDefault="00D634F4" w:rsidP="00B836DF">
      <w:pPr>
        <w:rPr>
          <w:sz w:val="22"/>
          <w:szCs w:val="22"/>
        </w:rPr>
      </w:pPr>
      <w:r w:rsidRPr="00861263">
        <w:rPr>
          <w:sz w:val="22"/>
          <w:szCs w:val="22"/>
        </w:rPr>
        <w:t>2. В каком древнегреческом городе устраивались Олимпийские игры?</w:t>
      </w:r>
    </w:p>
    <w:p w:rsidR="00D634F4" w:rsidRPr="00861263" w:rsidRDefault="00D634F4" w:rsidP="00B836DF">
      <w:pPr>
        <w:rPr>
          <w:sz w:val="22"/>
          <w:szCs w:val="22"/>
        </w:rPr>
      </w:pPr>
      <w:r w:rsidRPr="00861263">
        <w:rPr>
          <w:sz w:val="22"/>
          <w:szCs w:val="22"/>
        </w:rPr>
        <w:t>а) Афины;</w:t>
      </w:r>
      <w:r w:rsidRPr="00861263">
        <w:rPr>
          <w:sz w:val="22"/>
          <w:szCs w:val="22"/>
        </w:rPr>
        <w:br/>
        <w:t>б) Олимпия;</w:t>
      </w:r>
      <w:r w:rsidRPr="00861263">
        <w:rPr>
          <w:sz w:val="22"/>
          <w:szCs w:val="22"/>
        </w:rPr>
        <w:br/>
        <w:t>в) Спарта;</w:t>
      </w:r>
    </w:p>
    <w:p w:rsidR="00D634F4" w:rsidRPr="00861263" w:rsidRDefault="00D634F4" w:rsidP="00B836DF">
      <w:pPr>
        <w:rPr>
          <w:sz w:val="22"/>
          <w:szCs w:val="22"/>
        </w:rPr>
      </w:pPr>
      <w:r w:rsidRPr="00861263">
        <w:rPr>
          <w:sz w:val="22"/>
          <w:szCs w:val="22"/>
        </w:rPr>
        <w:t>г) Рим.</w:t>
      </w:r>
    </w:p>
    <w:p w:rsidR="00D634F4" w:rsidRPr="00861263" w:rsidRDefault="00D634F4" w:rsidP="00B836DF">
      <w:pPr>
        <w:shd w:val="clear" w:color="auto" w:fill="FFFFFF"/>
        <w:tabs>
          <w:tab w:val="left" w:pos="830"/>
        </w:tabs>
        <w:spacing w:before="139"/>
        <w:rPr>
          <w:sz w:val="22"/>
          <w:szCs w:val="22"/>
        </w:rPr>
      </w:pPr>
      <w:r w:rsidRPr="00861263">
        <w:rPr>
          <w:color w:val="000000"/>
          <w:spacing w:val="2"/>
          <w:sz w:val="22"/>
          <w:szCs w:val="22"/>
        </w:rPr>
        <w:t xml:space="preserve">3.  </w:t>
      </w:r>
      <w:r w:rsidRPr="00861263">
        <w:rPr>
          <w:color w:val="000000"/>
          <w:spacing w:val="3"/>
          <w:sz w:val="22"/>
          <w:szCs w:val="22"/>
        </w:rPr>
        <w:t>Что делать при ушибе?</w:t>
      </w:r>
    </w:p>
    <w:p w:rsidR="00D634F4" w:rsidRPr="00861263" w:rsidRDefault="00D634F4" w:rsidP="00B836DF">
      <w:pPr>
        <w:shd w:val="clear" w:color="auto" w:fill="FFFFFF"/>
        <w:tabs>
          <w:tab w:val="left" w:pos="605"/>
        </w:tabs>
        <w:rPr>
          <w:sz w:val="22"/>
          <w:szCs w:val="22"/>
        </w:rPr>
      </w:pPr>
      <w:r w:rsidRPr="00861263">
        <w:rPr>
          <w:color w:val="000000"/>
          <w:spacing w:val="-12"/>
          <w:sz w:val="22"/>
          <w:szCs w:val="22"/>
        </w:rPr>
        <w:t>а)</w:t>
      </w:r>
      <w:r>
        <w:rPr>
          <w:color w:val="000000"/>
          <w:spacing w:val="-12"/>
          <w:sz w:val="22"/>
          <w:szCs w:val="22"/>
        </w:rPr>
        <w:t xml:space="preserve"> </w:t>
      </w:r>
      <w:r w:rsidRPr="00861263">
        <w:rPr>
          <w:color w:val="000000"/>
          <w:spacing w:val="3"/>
          <w:sz w:val="22"/>
          <w:szCs w:val="22"/>
        </w:rPr>
        <w:t>намазать ушибленное место мазью;</w:t>
      </w:r>
    </w:p>
    <w:p w:rsidR="00D634F4" w:rsidRPr="00861263" w:rsidRDefault="00D634F4" w:rsidP="00B836DF">
      <w:pPr>
        <w:shd w:val="clear" w:color="auto" w:fill="FFFFFF"/>
        <w:tabs>
          <w:tab w:val="left" w:pos="605"/>
        </w:tabs>
        <w:rPr>
          <w:color w:val="000000"/>
          <w:sz w:val="22"/>
          <w:szCs w:val="22"/>
        </w:rPr>
      </w:pPr>
      <w:r w:rsidRPr="00861263">
        <w:rPr>
          <w:color w:val="000000"/>
          <w:spacing w:val="-13"/>
          <w:sz w:val="22"/>
          <w:szCs w:val="22"/>
        </w:rPr>
        <w:t>б)</w:t>
      </w:r>
      <w:r w:rsidRPr="00861263">
        <w:rPr>
          <w:color w:val="000000"/>
          <w:sz w:val="22"/>
          <w:szCs w:val="22"/>
        </w:rPr>
        <w:t xml:space="preserve"> положить холодный компресс;</w:t>
      </w:r>
    </w:p>
    <w:p w:rsidR="00D634F4" w:rsidRPr="00861263" w:rsidRDefault="00D634F4" w:rsidP="00B836DF">
      <w:pPr>
        <w:shd w:val="clear" w:color="auto" w:fill="FFFFFF"/>
        <w:tabs>
          <w:tab w:val="left" w:pos="605"/>
        </w:tabs>
        <w:rPr>
          <w:sz w:val="22"/>
          <w:szCs w:val="22"/>
        </w:rPr>
      </w:pPr>
      <w:r w:rsidRPr="00861263">
        <w:rPr>
          <w:color w:val="000000"/>
          <w:sz w:val="22"/>
          <w:szCs w:val="22"/>
        </w:rPr>
        <w:t>в) перевязать ушибленное место бинтом;</w:t>
      </w:r>
    </w:p>
    <w:p w:rsidR="00D634F4" w:rsidRPr="00861263" w:rsidRDefault="00D634F4" w:rsidP="00B836DF">
      <w:pPr>
        <w:shd w:val="clear" w:color="auto" w:fill="FFFFFF"/>
        <w:tabs>
          <w:tab w:val="left" w:pos="605"/>
        </w:tabs>
        <w:ind w:right="922"/>
        <w:rPr>
          <w:color w:val="000000"/>
          <w:spacing w:val="2"/>
          <w:sz w:val="22"/>
          <w:szCs w:val="22"/>
        </w:rPr>
      </w:pPr>
      <w:r w:rsidRPr="00861263">
        <w:rPr>
          <w:color w:val="000000"/>
          <w:spacing w:val="2"/>
          <w:sz w:val="22"/>
          <w:szCs w:val="22"/>
        </w:rPr>
        <w:t>г) намазать ушибленное место йодом.</w:t>
      </w:r>
    </w:p>
    <w:p w:rsidR="00D634F4" w:rsidRPr="00861263" w:rsidRDefault="00D634F4" w:rsidP="00B836DF">
      <w:pPr>
        <w:shd w:val="clear" w:color="auto" w:fill="FFFFFF"/>
        <w:tabs>
          <w:tab w:val="left" w:pos="605"/>
        </w:tabs>
        <w:ind w:right="922"/>
        <w:rPr>
          <w:color w:val="000000"/>
          <w:spacing w:val="2"/>
          <w:sz w:val="22"/>
          <w:szCs w:val="22"/>
        </w:rPr>
      </w:pPr>
    </w:p>
    <w:p w:rsidR="00D634F4" w:rsidRPr="00861263" w:rsidRDefault="00D634F4" w:rsidP="00B836DF">
      <w:pPr>
        <w:rPr>
          <w:sz w:val="22"/>
          <w:szCs w:val="22"/>
        </w:rPr>
      </w:pPr>
      <w:r w:rsidRPr="00861263">
        <w:rPr>
          <w:color w:val="000000"/>
          <w:sz w:val="22"/>
          <w:szCs w:val="22"/>
        </w:rPr>
        <w:t>4.</w:t>
      </w:r>
      <w:r w:rsidRPr="00861263">
        <w:rPr>
          <w:sz w:val="22"/>
          <w:szCs w:val="22"/>
        </w:rPr>
        <w:t xml:space="preserve"> Закаливающие процедуры следует начинать с обливания …</w:t>
      </w:r>
    </w:p>
    <w:p w:rsidR="00D634F4" w:rsidRPr="00861263" w:rsidRDefault="00D634F4" w:rsidP="00B836DF">
      <w:pPr>
        <w:rPr>
          <w:sz w:val="22"/>
          <w:szCs w:val="22"/>
        </w:rPr>
      </w:pPr>
      <w:r w:rsidRPr="00861263">
        <w:rPr>
          <w:sz w:val="22"/>
          <w:szCs w:val="22"/>
        </w:rPr>
        <w:t xml:space="preserve">а) горячей водой. </w:t>
      </w:r>
      <w:r w:rsidRPr="00861263">
        <w:rPr>
          <w:sz w:val="22"/>
          <w:szCs w:val="22"/>
        </w:rPr>
        <w:tab/>
      </w:r>
    </w:p>
    <w:p w:rsidR="00D634F4" w:rsidRPr="00861263" w:rsidRDefault="00D634F4" w:rsidP="00B836DF">
      <w:pPr>
        <w:rPr>
          <w:sz w:val="22"/>
          <w:szCs w:val="22"/>
        </w:rPr>
      </w:pPr>
      <w:r w:rsidRPr="00861263">
        <w:rPr>
          <w:sz w:val="22"/>
          <w:szCs w:val="22"/>
        </w:rPr>
        <w:t>б) теплой водой.</w:t>
      </w:r>
      <w:r w:rsidRPr="00861263">
        <w:rPr>
          <w:sz w:val="22"/>
          <w:szCs w:val="22"/>
        </w:rPr>
        <w:tab/>
      </w:r>
      <w:r w:rsidRPr="00861263">
        <w:rPr>
          <w:sz w:val="22"/>
          <w:szCs w:val="22"/>
        </w:rPr>
        <w:tab/>
      </w:r>
    </w:p>
    <w:p w:rsidR="00D634F4" w:rsidRPr="00861263" w:rsidRDefault="00D634F4" w:rsidP="00B836DF">
      <w:pPr>
        <w:rPr>
          <w:sz w:val="22"/>
          <w:szCs w:val="22"/>
        </w:rPr>
      </w:pPr>
      <w:r w:rsidRPr="00861263">
        <w:rPr>
          <w:sz w:val="22"/>
          <w:szCs w:val="22"/>
        </w:rPr>
        <w:t>в) водой, имеющей температуру тела.</w:t>
      </w:r>
      <w:r w:rsidRPr="00861263">
        <w:rPr>
          <w:sz w:val="22"/>
          <w:szCs w:val="22"/>
        </w:rPr>
        <w:tab/>
      </w:r>
    </w:p>
    <w:p w:rsidR="00D634F4" w:rsidRPr="00861263" w:rsidRDefault="00D634F4" w:rsidP="00B836DF">
      <w:pPr>
        <w:rPr>
          <w:sz w:val="22"/>
          <w:szCs w:val="22"/>
        </w:rPr>
      </w:pPr>
      <w:r w:rsidRPr="00861263">
        <w:rPr>
          <w:sz w:val="22"/>
          <w:szCs w:val="22"/>
        </w:rPr>
        <w:t>г) прохладной водой.</w:t>
      </w:r>
    </w:p>
    <w:p w:rsidR="00D634F4" w:rsidRPr="00861263" w:rsidRDefault="00D634F4" w:rsidP="00B836DF">
      <w:pPr>
        <w:rPr>
          <w:sz w:val="22"/>
          <w:szCs w:val="22"/>
        </w:rPr>
      </w:pPr>
    </w:p>
    <w:p w:rsidR="00D634F4" w:rsidRPr="00861263" w:rsidRDefault="00D634F4" w:rsidP="00B836DF">
      <w:pPr>
        <w:autoSpaceDE w:val="0"/>
        <w:autoSpaceDN w:val="0"/>
        <w:adjustRightInd w:val="0"/>
        <w:rPr>
          <w:bCs/>
          <w:sz w:val="22"/>
          <w:szCs w:val="22"/>
        </w:rPr>
      </w:pPr>
      <w:r w:rsidRPr="00861263">
        <w:rPr>
          <w:bCs/>
          <w:sz w:val="22"/>
          <w:szCs w:val="22"/>
        </w:rPr>
        <w:t>5.Соблюдение режима дня способствует…</w:t>
      </w:r>
    </w:p>
    <w:p w:rsidR="00D634F4" w:rsidRPr="00861263" w:rsidRDefault="00D634F4" w:rsidP="00B836DF">
      <w:pPr>
        <w:autoSpaceDE w:val="0"/>
        <w:autoSpaceDN w:val="0"/>
        <w:adjustRightInd w:val="0"/>
        <w:rPr>
          <w:sz w:val="22"/>
          <w:szCs w:val="22"/>
        </w:rPr>
      </w:pPr>
      <w:r w:rsidRPr="00861263">
        <w:rPr>
          <w:bCs/>
          <w:sz w:val="22"/>
          <w:szCs w:val="22"/>
        </w:rPr>
        <w:t xml:space="preserve">   а)</w:t>
      </w:r>
      <w:r>
        <w:rPr>
          <w:bCs/>
          <w:sz w:val="22"/>
          <w:szCs w:val="22"/>
        </w:rPr>
        <w:t xml:space="preserve"> </w:t>
      </w:r>
      <w:r w:rsidRPr="00861263">
        <w:rPr>
          <w:sz w:val="22"/>
          <w:szCs w:val="22"/>
        </w:rPr>
        <w:t>правильному распределению времени.</w:t>
      </w:r>
    </w:p>
    <w:p w:rsidR="00D634F4" w:rsidRPr="00861263" w:rsidRDefault="00D634F4" w:rsidP="00B836DF">
      <w:pPr>
        <w:autoSpaceDE w:val="0"/>
        <w:autoSpaceDN w:val="0"/>
        <w:adjustRightInd w:val="0"/>
        <w:rPr>
          <w:sz w:val="22"/>
          <w:szCs w:val="22"/>
        </w:rPr>
      </w:pPr>
      <w:r w:rsidRPr="00861263">
        <w:rPr>
          <w:bCs/>
          <w:sz w:val="22"/>
          <w:szCs w:val="22"/>
        </w:rPr>
        <w:t xml:space="preserve">   б)</w:t>
      </w:r>
      <w:r>
        <w:rPr>
          <w:bCs/>
          <w:sz w:val="22"/>
          <w:szCs w:val="22"/>
        </w:rPr>
        <w:t xml:space="preserve"> </w:t>
      </w:r>
      <w:r w:rsidRPr="00861263">
        <w:rPr>
          <w:sz w:val="22"/>
          <w:szCs w:val="22"/>
        </w:rPr>
        <w:t>формированию силы воли.</w:t>
      </w:r>
    </w:p>
    <w:p w:rsidR="00D634F4" w:rsidRPr="00861263" w:rsidRDefault="00D634F4" w:rsidP="00B836DF">
      <w:pPr>
        <w:autoSpaceDE w:val="0"/>
        <w:autoSpaceDN w:val="0"/>
        <w:adjustRightInd w:val="0"/>
        <w:rPr>
          <w:sz w:val="22"/>
          <w:szCs w:val="22"/>
        </w:rPr>
      </w:pPr>
      <w:r w:rsidRPr="00861263">
        <w:rPr>
          <w:bCs/>
          <w:sz w:val="22"/>
          <w:szCs w:val="22"/>
        </w:rPr>
        <w:t xml:space="preserve">   в)</w:t>
      </w:r>
      <w:r>
        <w:rPr>
          <w:bCs/>
          <w:sz w:val="22"/>
          <w:szCs w:val="22"/>
        </w:rPr>
        <w:t xml:space="preserve"> </w:t>
      </w:r>
      <w:r w:rsidRPr="00861263">
        <w:rPr>
          <w:sz w:val="22"/>
          <w:szCs w:val="22"/>
        </w:rPr>
        <w:t>чередованию умственной и физической работы.</w:t>
      </w:r>
    </w:p>
    <w:p w:rsidR="00D634F4" w:rsidRPr="00861263" w:rsidRDefault="00D634F4" w:rsidP="00B836DF">
      <w:pPr>
        <w:rPr>
          <w:sz w:val="22"/>
          <w:szCs w:val="22"/>
        </w:rPr>
      </w:pPr>
      <w:r w:rsidRPr="00861263">
        <w:rPr>
          <w:bCs/>
          <w:sz w:val="22"/>
          <w:szCs w:val="22"/>
        </w:rPr>
        <w:t xml:space="preserve">   г)</w:t>
      </w:r>
      <w:r>
        <w:rPr>
          <w:bCs/>
          <w:sz w:val="22"/>
          <w:szCs w:val="22"/>
        </w:rPr>
        <w:t xml:space="preserve"> </w:t>
      </w:r>
      <w:r w:rsidRPr="00861263">
        <w:rPr>
          <w:sz w:val="22"/>
          <w:szCs w:val="22"/>
        </w:rPr>
        <w:t>исключению отрицательных эмоций.</w:t>
      </w:r>
    </w:p>
    <w:p w:rsidR="00D634F4" w:rsidRPr="00861263" w:rsidRDefault="00D634F4" w:rsidP="00B836DF">
      <w:pPr>
        <w:rPr>
          <w:sz w:val="22"/>
          <w:szCs w:val="22"/>
        </w:rPr>
      </w:pPr>
    </w:p>
    <w:p w:rsidR="00D634F4" w:rsidRPr="00861263" w:rsidRDefault="00D634F4" w:rsidP="00B836DF">
      <w:pPr>
        <w:autoSpaceDE w:val="0"/>
        <w:autoSpaceDN w:val="0"/>
        <w:adjustRightInd w:val="0"/>
        <w:rPr>
          <w:bCs/>
          <w:sz w:val="22"/>
          <w:szCs w:val="22"/>
        </w:rPr>
      </w:pPr>
      <w:r w:rsidRPr="00861263">
        <w:rPr>
          <w:bCs/>
          <w:sz w:val="22"/>
          <w:szCs w:val="22"/>
        </w:rPr>
        <w:t>6.Термин «Олимпиада» в античные времена означал…</w:t>
      </w:r>
    </w:p>
    <w:p w:rsidR="00D634F4" w:rsidRPr="00861263" w:rsidRDefault="00D634F4" w:rsidP="00B836DF">
      <w:pPr>
        <w:autoSpaceDE w:val="0"/>
        <w:autoSpaceDN w:val="0"/>
        <w:adjustRightInd w:val="0"/>
        <w:rPr>
          <w:sz w:val="22"/>
          <w:szCs w:val="22"/>
        </w:rPr>
      </w:pPr>
      <w:r w:rsidRPr="00861263">
        <w:rPr>
          <w:bCs/>
          <w:sz w:val="22"/>
          <w:szCs w:val="22"/>
        </w:rPr>
        <w:t xml:space="preserve">   а)</w:t>
      </w:r>
      <w:r>
        <w:rPr>
          <w:bCs/>
          <w:sz w:val="22"/>
          <w:szCs w:val="22"/>
        </w:rPr>
        <w:t xml:space="preserve"> </w:t>
      </w:r>
      <w:r w:rsidRPr="00861263">
        <w:rPr>
          <w:sz w:val="22"/>
          <w:szCs w:val="22"/>
        </w:rPr>
        <w:t>собрание спортсменов в одном полисе.</w:t>
      </w:r>
    </w:p>
    <w:p w:rsidR="00D634F4" w:rsidRPr="00861263" w:rsidRDefault="00D634F4" w:rsidP="00B836DF">
      <w:pPr>
        <w:autoSpaceDE w:val="0"/>
        <w:autoSpaceDN w:val="0"/>
        <w:adjustRightInd w:val="0"/>
        <w:rPr>
          <w:sz w:val="22"/>
          <w:szCs w:val="22"/>
        </w:rPr>
      </w:pPr>
      <w:r w:rsidRPr="00861263">
        <w:rPr>
          <w:bCs/>
          <w:sz w:val="22"/>
          <w:szCs w:val="22"/>
        </w:rPr>
        <w:t xml:space="preserve">   б)</w:t>
      </w:r>
      <w:r>
        <w:rPr>
          <w:bCs/>
          <w:sz w:val="22"/>
          <w:szCs w:val="22"/>
        </w:rPr>
        <w:t xml:space="preserve"> </w:t>
      </w:r>
      <w:r w:rsidRPr="00861263">
        <w:rPr>
          <w:sz w:val="22"/>
          <w:szCs w:val="22"/>
        </w:rPr>
        <w:t>четырёхлетний период.</w:t>
      </w:r>
    </w:p>
    <w:p w:rsidR="00D634F4" w:rsidRPr="00861263" w:rsidRDefault="00D634F4" w:rsidP="00B836DF">
      <w:pPr>
        <w:autoSpaceDE w:val="0"/>
        <w:autoSpaceDN w:val="0"/>
        <w:adjustRightInd w:val="0"/>
        <w:rPr>
          <w:sz w:val="22"/>
          <w:szCs w:val="22"/>
        </w:rPr>
      </w:pPr>
      <w:r w:rsidRPr="00861263">
        <w:rPr>
          <w:bCs/>
          <w:sz w:val="22"/>
          <w:szCs w:val="22"/>
        </w:rPr>
        <w:t xml:space="preserve">   в) </w:t>
      </w:r>
      <w:r w:rsidRPr="00861263">
        <w:rPr>
          <w:sz w:val="22"/>
          <w:szCs w:val="22"/>
        </w:rPr>
        <w:t>год проведения Олимпийских игр.</w:t>
      </w:r>
    </w:p>
    <w:p w:rsidR="00D634F4" w:rsidRPr="00861263" w:rsidRDefault="00D634F4" w:rsidP="00B836DF">
      <w:pPr>
        <w:rPr>
          <w:sz w:val="22"/>
          <w:szCs w:val="22"/>
        </w:rPr>
      </w:pPr>
      <w:r w:rsidRPr="00861263">
        <w:rPr>
          <w:bCs/>
          <w:sz w:val="22"/>
          <w:szCs w:val="22"/>
        </w:rPr>
        <w:t xml:space="preserve">   г)</w:t>
      </w:r>
      <w:r>
        <w:rPr>
          <w:bCs/>
          <w:sz w:val="22"/>
          <w:szCs w:val="22"/>
        </w:rPr>
        <w:t xml:space="preserve"> </w:t>
      </w:r>
      <w:r w:rsidRPr="00861263">
        <w:rPr>
          <w:sz w:val="22"/>
          <w:szCs w:val="22"/>
        </w:rPr>
        <w:t>олимпийские соревнования.</w:t>
      </w:r>
    </w:p>
    <w:p w:rsidR="00D634F4" w:rsidRPr="00861263" w:rsidRDefault="00D634F4" w:rsidP="00B836DF">
      <w:pPr>
        <w:rPr>
          <w:sz w:val="22"/>
          <w:szCs w:val="22"/>
        </w:rPr>
      </w:pPr>
    </w:p>
    <w:p w:rsidR="00D634F4" w:rsidRPr="00861263" w:rsidRDefault="00D634F4" w:rsidP="00EF4110">
      <w:pPr>
        <w:rPr>
          <w:sz w:val="22"/>
          <w:szCs w:val="22"/>
        </w:rPr>
      </w:pPr>
      <w:r w:rsidRPr="00861263">
        <w:rPr>
          <w:sz w:val="22"/>
          <w:szCs w:val="22"/>
        </w:rPr>
        <w:t>7. В какой стране зародились Олимпийские игры?</w:t>
      </w:r>
    </w:p>
    <w:p w:rsidR="00D634F4" w:rsidRPr="00861263" w:rsidRDefault="00D634F4" w:rsidP="00EF4110">
      <w:pPr>
        <w:rPr>
          <w:sz w:val="22"/>
          <w:szCs w:val="22"/>
        </w:rPr>
      </w:pPr>
      <w:r w:rsidRPr="00861263">
        <w:rPr>
          <w:sz w:val="22"/>
          <w:szCs w:val="22"/>
        </w:rPr>
        <w:t xml:space="preserve">    а) в Древней Греции</w:t>
      </w:r>
    </w:p>
    <w:p w:rsidR="00D634F4" w:rsidRPr="00861263" w:rsidRDefault="00D634F4" w:rsidP="00EF4110">
      <w:pPr>
        <w:rPr>
          <w:sz w:val="22"/>
          <w:szCs w:val="22"/>
        </w:rPr>
      </w:pPr>
      <w:r w:rsidRPr="00861263">
        <w:rPr>
          <w:sz w:val="22"/>
          <w:szCs w:val="22"/>
        </w:rPr>
        <w:t xml:space="preserve">    б) в Риме</w:t>
      </w:r>
    </w:p>
    <w:p w:rsidR="00D634F4" w:rsidRPr="00861263" w:rsidRDefault="00D634F4" w:rsidP="00EF4110">
      <w:pPr>
        <w:rPr>
          <w:sz w:val="22"/>
          <w:szCs w:val="22"/>
        </w:rPr>
      </w:pPr>
      <w:r w:rsidRPr="00861263">
        <w:rPr>
          <w:sz w:val="22"/>
          <w:szCs w:val="22"/>
        </w:rPr>
        <w:t xml:space="preserve">    в) в Олимпии</w:t>
      </w:r>
    </w:p>
    <w:p w:rsidR="00D634F4" w:rsidRPr="00861263" w:rsidRDefault="00D634F4" w:rsidP="00EF4110">
      <w:pPr>
        <w:rPr>
          <w:sz w:val="22"/>
          <w:szCs w:val="22"/>
        </w:rPr>
      </w:pPr>
      <w:r w:rsidRPr="00861263">
        <w:rPr>
          <w:sz w:val="22"/>
          <w:szCs w:val="22"/>
        </w:rPr>
        <w:t xml:space="preserve">     г) во Франции</w:t>
      </w:r>
    </w:p>
    <w:p w:rsidR="00D634F4" w:rsidRPr="00861263" w:rsidRDefault="00D634F4" w:rsidP="00B836DF">
      <w:pPr>
        <w:pStyle w:val="NormalWeb"/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</w:p>
    <w:p w:rsidR="00D634F4" w:rsidRPr="00861263" w:rsidRDefault="00D634F4" w:rsidP="00EF4110">
      <w:pPr>
        <w:jc w:val="both"/>
        <w:rPr>
          <w:bCs/>
          <w:sz w:val="22"/>
          <w:szCs w:val="22"/>
        </w:rPr>
      </w:pPr>
      <w:r w:rsidRPr="00861263">
        <w:rPr>
          <w:bCs/>
          <w:sz w:val="22"/>
          <w:szCs w:val="22"/>
        </w:rPr>
        <w:t>8.Олимпийский девиз…</w:t>
      </w:r>
    </w:p>
    <w:p w:rsidR="00D634F4" w:rsidRPr="00861263" w:rsidRDefault="00D634F4" w:rsidP="00EF4110">
      <w:pPr>
        <w:jc w:val="both"/>
        <w:rPr>
          <w:bCs/>
          <w:sz w:val="22"/>
          <w:szCs w:val="22"/>
        </w:rPr>
      </w:pPr>
      <w:r w:rsidRPr="00861263">
        <w:rPr>
          <w:bCs/>
          <w:sz w:val="22"/>
          <w:szCs w:val="22"/>
        </w:rPr>
        <w:t xml:space="preserve">а) «Быстрее, выше, сильнее»;      </w:t>
      </w:r>
    </w:p>
    <w:p w:rsidR="00D634F4" w:rsidRPr="00861263" w:rsidRDefault="00D634F4" w:rsidP="00EF4110">
      <w:pPr>
        <w:jc w:val="both"/>
        <w:rPr>
          <w:bCs/>
          <w:sz w:val="22"/>
          <w:szCs w:val="22"/>
        </w:rPr>
      </w:pPr>
      <w:r w:rsidRPr="00861263">
        <w:rPr>
          <w:bCs/>
          <w:sz w:val="22"/>
          <w:szCs w:val="22"/>
        </w:rPr>
        <w:t>б) «Сильнее, выше, быстрее»;</w:t>
      </w:r>
    </w:p>
    <w:p w:rsidR="00D634F4" w:rsidRPr="00861263" w:rsidRDefault="00D634F4" w:rsidP="00EF4110">
      <w:pPr>
        <w:jc w:val="both"/>
        <w:rPr>
          <w:bCs/>
          <w:sz w:val="22"/>
          <w:szCs w:val="22"/>
        </w:rPr>
      </w:pPr>
      <w:r w:rsidRPr="00861263">
        <w:rPr>
          <w:bCs/>
          <w:sz w:val="22"/>
          <w:szCs w:val="22"/>
        </w:rPr>
        <w:t>в) «Выше, точнее, быстрее»;</w:t>
      </w:r>
    </w:p>
    <w:p w:rsidR="00D634F4" w:rsidRPr="00861263" w:rsidRDefault="00D634F4" w:rsidP="00EF4110">
      <w:pPr>
        <w:rPr>
          <w:sz w:val="22"/>
          <w:szCs w:val="22"/>
        </w:rPr>
      </w:pPr>
      <w:r w:rsidRPr="00861263">
        <w:rPr>
          <w:bCs/>
          <w:sz w:val="22"/>
          <w:szCs w:val="22"/>
        </w:rPr>
        <w:t>г) «Выше, сильнее, дальше».</w:t>
      </w:r>
    </w:p>
    <w:p w:rsidR="00D634F4" w:rsidRPr="00861263" w:rsidRDefault="00D634F4" w:rsidP="00B836DF">
      <w:pPr>
        <w:pStyle w:val="NormalWeb"/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</w:p>
    <w:p w:rsidR="00D634F4" w:rsidRPr="00861263" w:rsidRDefault="00D634F4" w:rsidP="00B836DF">
      <w:pPr>
        <w:pStyle w:val="NormalWeb"/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</w:p>
    <w:p w:rsidR="00D634F4" w:rsidRPr="00861263" w:rsidRDefault="00D634F4" w:rsidP="00EF4110">
      <w:pPr>
        <w:rPr>
          <w:sz w:val="22"/>
          <w:szCs w:val="22"/>
        </w:rPr>
      </w:pPr>
      <w:r w:rsidRPr="00861263">
        <w:rPr>
          <w:sz w:val="22"/>
          <w:szCs w:val="22"/>
        </w:rPr>
        <w:t>9. В каком виде спорта в большей степени проявляется гибкость?</w:t>
      </w:r>
    </w:p>
    <w:p w:rsidR="00D634F4" w:rsidRPr="00861263" w:rsidRDefault="00D634F4" w:rsidP="00EF4110">
      <w:pPr>
        <w:rPr>
          <w:sz w:val="22"/>
          <w:szCs w:val="22"/>
        </w:rPr>
      </w:pPr>
      <w:r w:rsidRPr="00861263">
        <w:rPr>
          <w:sz w:val="22"/>
          <w:szCs w:val="22"/>
        </w:rPr>
        <w:t xml:space="preserve"> а) спортивная гимнастика         </w:t>
      </w:r>
    </w:p>
    <w:p w:rsidR="00D634F4" w:rsidRPr="00861263" w:rsidRDefault="00D634F4" w:rsidP="00EF4110">
      <w:pPr>
        <w:rPr>
          <w:sz w:val="22"/>
          <w:szCs w:val="22"/>
        </w:rPr>
      </w:pPr>
      <w:r w:rsidRPr="00861263">
        <w:rPr>
          <w:sz w:val="22"/>
          <w:szCs w:val="22"/>
        </w:rPr>
        <w:t>б) волейбол</w:t>
      </w:r>
    </w:p>
    <w:p w:rsidR="00D634F4" w:rsidRPr="00861263" w:rsidRDefault="00D634F4" w:rsidP="00EF4110">
      <w:pPr>
        <w:rPr>
          <w:sz w:val="22"/>
          <w:szCs w:val="22"/>
        </w:rPr>
      </w:pPr>
      <w:r w:rsidRPr="00861263">
        <w:rPr>
          <w:sz w:val="22"/>
          <w:szCs w:val="22"/>
        </w:rPr>
        <w:t xml:space="preserve"> в) фехтование</w:t>
      </w:r>
    </w:p>
    <w:p w:rsidR="00D634F4" w:rsidRDefault="00D634F4" w:rsidP="00EF4110">
      <w:pPr>
        <w:rPr>
          <w:sz w:val="22"/>
          <w:szCs w:val="22"/>
        </w:rPr>
      </w:pPr>
      <w:r w:rsidRPr="00861263">
        <w:rPr>
          <w:sz w:val="22"/>
          <w:szCs w:val="22"/>
        </w:rPr>
        <w:t xml:space="preserve"> г) фигурное катание</w:t>
      </w:r>
    </w:p>
    <w:p w:rsidR="00D634F4" w:rsidRDefault="00D634F4" w:rsidP="00EF4110">
      <w:pPr>
        <w:rPr>
          <w:sz w:val="22"/>
          <w:szCs w:val="22"/>
        </w:rPr>
      </w:pPr>
    </w:p>
    <w:p w:rsidR="00D634F4" w:rsidRDefault="00D634F4" w:rsidP="00EF4110">
      <w:pPr>
        <w:rPr>
          <w:sz w:val="22"/>
          <w:szCs w:val="22"/>
        </w:rPr>
      </w:pPr>
    </w:p>
    <w:p w:rsidR="00D634F4" w:rsidRDefault="00D634F4" w:rsidP="00EF4110">
      <w:pPr>
        <w:rPr>
          <w:sz w:val="22"/>
          <w:szCs w:val="22"/>
        </w:rPr>
      </w:pPr>
    </w:p>
    <w:p w:rsidR="00D634F4" w:rsidRPr="00861263" w:rsidRDefault="00D634F4" w:rsidP="00EF4110">
      <w:pPr>
        <w:rPr>
          <w:sz w:val="22"/>
          <w:szCs w:val="22"/>
        </w:rPr>
      </w:pPr>
      <w:bookmarkStart w:id="0" w:name="_GoBack"/>
      <w:bookmarkEnd w:id="0"/>
    </w:p>
    <w:p w:rsidR="00D634F4" w:rsidRPr="00861263" w:rsidRDefault="00D634F4" w:rsidP="00EF4110">
      <w:pPr>
        <w:rPr>
          <w:sz w:val="22"/>
          <w:szCs w:val="22"/>
        </w:rPr>
      </w:pPr>
    </w:p>
    <w:p w:rsidR="00D634F4" w:rsidRPr="00861263" w:rsidRDefault="00D634F4" w:rsidP="00EF4110">
      <w:pPr>
        <w:rPr>
          <w:sz w:val="22"/>
          <w:szCs w:val="22"/>
        </w:rPr>
      </w:pPr>
      <w:r w:rsidRPr="00861263">
        <w:rPr>
          <w:sz w:val="22"/>
          <w:szCs w:val="22"/>
        </w:rPr>
        <w:t>10. Что из ниже перечисленного относится к метательным снарядам?</w:t>
      </w:r>
    </w:p>
    <w:p w:rsidR="00D634F4" w:rsidRPr="00861263" w:rsidRDefault="00D634F4" w:rsidP="00EF4110">
      <w:pPr>
        <w:rPr>
          <w:sz w:val="22"/>
          <w:szCs w:val="22"/>
        </w:rPr>
      </w:pPr>
      <w:r w:rsidRPr="00861263">
        <w:rPr>
          <w:sz w:val="22"/>
          <w:szCs w:val="22"/>
        </w:rPr>
        <w:t>а) планка</w:t>
      </w:r>
    </w:p>
    <w:p w:rsidR="00D634F4" w:rsidRPr="00861263" w:rsidRDefault="00D634F4" w:rsidP="00EF4110">
      <w:pPr>
        <w:rPr>
          <w:sz w:val="22"/>
          <w:szCs w:val="22"/>
        </w:rPr>
      </w:pPr>
      <w:r w:rsidRPr="00861263">
        <w:rPr>
          <w:sz w:val="22"/>
          <w:szCs w:val="22"/>
        </w:rPr>
        <w:t>б) шест</w:t>
      </w:r>
    </w:p>
    <w:p w:rsidR="00D634F4" w:rsidRPr="00861263" w:rsidRDefault="00D634F4" w:rsidP="00EF4110">
      <w:pPr>
        <w:rPr>
          <w:sz w:val="22"/>
          <w:szCs w:val="22"/>
        </w:rPr>
      </w:pPr>
      <w:r w:rsidRPr="00861263">
        <w:rPr>
          <w:sz w:val="22"/>
          <w:szCs w:val="22"/>
        </w:rPr>
        <w:t xml:space="preserve">в) диск </w:t>
      </w:r>
    </w:p>
    <w:p w:rsidR="00D634F4" w:rsidRPr="00861263" w:rsidRDefault="00D634F4" w:rsidP="00EF4110">
      <w:pPr>
        <w:rPr>
          <w:sz w:val="22"/>
          <w:szCs w:val="22"/>
        </w:rPr>
      </w:pPr>
      <w:r w:rsidRPr="00861263">
        <w:rPr>
          <w:sz w:val="22"/>
          <w:szCs w:val="22"/>
        </w:rPr>
        <w:t>г) копьё</w:t>
      </w:r>
    </w:p>
    <w:p w:rsidR="00D634F4" w:rsidRPr="00861263" w:rsidRDefault="00D634F4" w:rsidP="00EF4110">
      <w:pPr>
        <w:jc w:val="both"/>
        <w:rPr>
          <w:sz w:val="22"/>
          <w:szCs w:val="22"/>
        </w:rPr>
      </w:pPr>
    </w:p>
    <w:p w:rsidR="00D634F4" w:rsidRPr="00861263" w:rsidRDefault="00D634F4" w:rsidP="00EF4110">
      <w:pPr>
        <w:jc w:val="both"/>
        <w:rPr>
          <w:bCs/>
          <w:sz w:val="22"/>
          <w:szCs w:val="22"/>
        </w:rPr>
      </w:pPr>
      <w:r w:rsidRPr="00861263">
        <w:rPr>
          <w:bCs/>
          <w:sz w:val="22"/>
          <w:szCs w:val="22"/>
        </w:rPr>
        <w:t>11. Вид спорта, который включает в себя технические сложные физические упражнения, в том числе и на спортивных снарядах (перекладине, брусьях, кольцах, бревне, коне и др.) называется ….</w:t>
      </w:r>
    </w:p>
    <w:p w:rsidR="00D634F4" w:rsidRPr="00861263" w:rsidRDefault="00D634F4" w:rsidP="00EF4110">
      <w:pPr>
        <w:jc w:val="both"/>
        <w:rPr>
          <w:bCs/>
          <w:sz w:val="22"/>
          <w:szCs w:val="22"/>
        </w:rPr>
      </w:pPr>
      <w:r w:rsidRPr="00861263">
        <w:rPr>
          <w:bCs/>
          <w:sz w:val="22"/>
          <w:szCs w:val="22"/>
        </w:rPr>
        <w:t>12. Вращательное движение через голову с последовательным касанием опорой поверхности отдельными частями тела в акробатике обозначается как …</w:t>
      </w:r>
    </w:p>
    <w:p w:rsidR="00D634F4" w:rsidRPr="00861263" w:rsidRDefault="00D634F4" w:rsidP="00EF4110">
      <w:pPr>
        <w:jc w:val="both"/>
        <w:rPr>
          <w:bCs/>
          <w:sz w:val="22"/>
          <w:szCs w:val="22"/>
        </w:rPr>
      </w:pPr>
    </w:p>
    <w:p w:rsidR="00D634F4" w:rsidRPr="00861263" w:rsidRDefault="00D634F4" w:rsidP="00C03F1A">
      <w:pPr>
        <w:pStyle w:val="NormalWeb"/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861263">
        <w:rPr>
          <w:rFonts w:ascii="Times New Roman" w:hAnsi="Times New Roman" w:cs="Times New Roman"/>
          <w:sz w:val="22"/>
          <w:szCs w:val="22"/>
        </w:rPr>
        <w:t xml:space="preserve">13. Мероприятия, связанные с рациональным использованием естественных сил природы для повышения сопротивляемости организма называют… </w:t>
      </w:r>
    </w:p>
    <w:p w:rsidR="00D634F4" w:rsidRPr="00861263" w:rsidRDefault="00D634F4" w:rsidP="00EF4110">
      <w:pPr>
        <w:rPr>
          <w:sz w:val="22"/>
          <w:szCs w:val="22"/>
        </w:rPr>
      </w:pPr>
    </w:p>
    <w:p w:rsidR="00D634F4" w:rsidRPr="00861263" w:rsidRDefault="00D634F4" w:rsidP="00EF4110">
      <w:pPr>
        <w:rPr>
          <w:sz w:val="22"/>
          <w:szCs w:val="22"/>
        </w:rPr>
      </w:pPr>
      <w:r w:rsidRPr="00861263">
        <w:rPr>
          <w:sz w:val="22"/>
          <w:szCs w:val="22"/>
        </w:rPr>
        <w:t>14. Соотнеси определение с понятием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6"/>
        <w:gridCol w:w="1495"/>
        <w:gridCol w:w="326"/>
        <w:gridCol w:w="5514"/>
      </w:tblGrid>
      <w:tr w:rsidR="00D634F4" w:rsidRPr="00861263" w:rsidTr="00C36D04">
        <w:trPr>
          <w:trHeight w:val="890"/>
        </w:trPr>
        <w:tc>
          <w:tcPr>
            <w:tcW w:w="456" w:type="dxa"/>
          </w:tcPr>
          <w:p w:rsidR="00D634F4" w:rsidRPr="00861263" w:rsidRDefault="00D634F4" w:rsidP="006E3588">
            <w:r w:rsidRPr="00861263">
              <w:rPr>
                <w:sz w:val="22"/>
                <w:szCs w:val="22"/>
              </w:rPr>
              <w:t>1</w:t>
            </w:r>
          </w:p>
          <w:p w:rsidR="00D634F4" w:rsidRPr="00861263" w:rsidRDefault="00D634F4" w:rsidP="006E3588"/>
        </w:tc>
        <w:tc>
          <w:tcPr>
            <w:tcW w:w="1495" w:type="dxa"/>
          </w:tcPr>
          <w:p w:rsidR="00D634F4" w:rsidRPr="00861263" w:rsidRDefault="00D634F4" w:rsidP="006E3588">
            <w:r w:rsidRPr="00861263">
              <w:rPr>
                <w:sz w:val="22"/>
                <w:szCs w:val="22"/>
              </w:rPr>
              <w:t>зарядка</w:t>
            </w:r>
          </w:p>
        </w:tc>
        <w:tc>
          <w:tcPr>
            <w:tcW w:w="236" w:type="dxa"/>
          </w:tcPr>
          <w:p w:rsidR="00D634F4" w:rsidRPr="00861263" w:rsidRDefault="00D634F4" w:rsidP="006E3588">
            <w:r w:rsidRPr="00861263">
              <w:rPr>
                <w:sz w:val="22"/>
                <w:szCs w:val="22"/>
              </w:rPr>
              <w:t>1</w:t>
            </w:r>
          </w:p>
          <w:p w:rsidR="00D634F4" w:rsidRPr="00861263" w:rsidRDefault="00D634F4" w:rsidP="006E3588"/>
          <w:p w:rsidR="00D634F4" w:rsidRPr="00861263" w:rsidRDefault="00D634F4" w:rsidP="00C36D04"/>
        </w:tc>
        <w:tc>
          <w:tcPr>
            <w:tcW w:w="5514" w:type="dxa"/>
          </w:tcPr>
          <w:p w:rsidR="00D634F4" w:rsidRPr="00861263" w:rsidRDefault="00D634F4" w:rsidP="006E3588">
            <w:r w:rsidRPr="00861263">
              <w:rPr>
                <w:sz w:val="22"/>
                <w:szCs w:val="22"/>
              </w:rPr>
              <w:t xml:space="preserve"> Комплексы, состоящие из 4-6 упражнений. Они </w:t>
            </w:r>
          </w:p>
          <w:p w:rsidR="00D634F4" w:rsidRPr="00861263" w:rsidRDefault="00D634F4" w:rsidP="006E3588">
            <w:r w:rsidRPr="00861263">
              <w:rPr>
                <w:sz w:val="22"/>
                <w:szCs w:val="22"/>
              </w:rPr>
              <w:t xml:space="preserve">помогают улучшить зрение, повысить внимание и </w:t>
            </w:r>
          </w:p>
          <w:p w:rsidR="00D634F4" w:rsidRPr="00861263" w:rsidRDefault="00D634F4" w:rsidP="006E3588">
            <w:r w:rsidRPr="00861263">
              <w:rPr>
                <w:sz w:val="22"/>
                <w:szCs w:val="22"/>
              </w:rPr>
              <w:t>предупредить появление усталости</w:t>
            </w:r>
          </w:p>
        </w:tc>
      </w:tr>
      <w:tr w:rsidR="00D634F4" w:rsidRPr="00861263" w:rsidTr="00C36D04">
        <w:trPr>
          <w:trHeight w:val="832"/>
        </w:trPr>
        <w:tc>
          <w:tcPr>
            <w:tcW w:w="456" w:type="dxa"/>
          </w:tcPr>
          <w:p w:rsidR="00D634F4" w:rsidRPr="00861263" w:rsidRDefault="00D634F4" w:rsidP="006E3588">
            <w:r w:rsidRPr="00861263">
              <w:rPr>
                <w:sz w:val="22"/>
                <w:szCs w:val="22"/>
              </w:rPr>
              <w:t>2</w:t>
            </w:r>
          </w:p>
        </w:tc>
        <w:tc>
          <w:tcPr>
            <w:tcW w:w="1495" w:type="dxa"/>
          </w:tcPr>
          <w:p w:rsidR="00D634F4" w:rsidRPr="00861263" w:rsidRDefault="00D634F4" w:rsidP="006E3588">
            <w:r w:rsidRPr="00861263">
              <w:rPr>
                <w:sz w:val="22"/>
                <w:szCs w:val="22"/>
              </w:rPr>
              <w:t>лыжные гонки</w:t>
            </w:r>
          </w:p>
        </w:tc>
        <w:tc>
          <w:tcPr>
            <w:tcW w:w="236" w:type="dxa"/>
          </w:tcPr>
          <w:p w:rsidR="00D634F4" w:rsidRPr="00861263" w:rsidRDefault="00D634F4" w:rsidP="006E3588">
            <w:r w:rsidRPr="00861263">
              <w:rPr>
                <w:sz w:val="22"/>
                <w:szCs w:val="22"/>
              </w:rPr>
              <w:t>2</w:t>
            </w:r>
          </w:p>
          <w:p w:rsidR="00D634F4" w:rsidRPr="00861263" w:rsidRDefault="00D634F4" w:rsidP="006E3588"/>
          <w:p w:rsidR="00D634F4" w:rsidRPr="00861263" w:rsidRDefault="00D634F4" w:rsidP="00C36D04"/>
        </w:tc>
        <w:tc>
          <w:tcPr>
            <w:tcW w:w="5514" w:type="dxa"/>
          </w:tcPr>
          <w:p w:rsidR="00D634F4" w:rsidRPr="00861263" w:rsidRDefault="00D634F4" w:rsidP="007E490E">
            <w:r w:rsidRPr="00861263">
              <w:rPr>
                <w:sz w:val="22"/>
                <w:szCs w:val="22"/>
              </w:rPr>
              <w:t xml:space="preserve">Игра, которая включает в себя броски мяча в           </w:t>
            </w:r>
          </w:p>
          <w:p w:rsidR="00D634F4" w:rsidRPr="00861263" w:rsidRDefault="00D634F4" w:rsidP="007E490E">
            <w:r w:rsidRPr="00861263">
              <w:rPr>
                <w:sz w:val="22"/>
                <w:szCs w:val="22"/>
              </w:rPr>
              <w:t>плетёную  корзину</w:t>
            </w:r>
          </w:p>
        </w:tc>
      </w:tr>
      <w:tr w:rsidR="00D634F4" w:rsidRPr="00861263" w:rsidTr="00C36D04">
        <w:trPr>
          <w:trHeight w:val="844"/>
        </w:trPr>
        <w:tc>
          <w:tcPr>
            <w:tcW w:w="456" w:type="dxa"/>
          </w:tcPr>
          <w:p w:rsidR="00D634F4" w:rsidRPr="00861263" w:rsidRDefault="00D634F4" w:rsidP="006E3588">
            <w:r w:rsidRPr="00861263">
              <w:rPr>
                <w:sz w:val="22"/>
                <w:szCs w:val="22"/>
              </w:rPr>
              <w:t>3</w:t>
            </w:r>
          </w:p>
          <w:p w:rsidR="00D634F4" w:rsidRPr="00861263" w:rsidRDefault="00D634F4" w:rsidP="006E3588"/>
        </w:tc>
        <w:tc>
          <w:tcPr>
            <w:tcW w:w="1495" w:type="dxa"/>
          </w:tcPr>
          <w:p w:rsidR="00D634F4" w:rsidRPr="00861263" w:rsidRDefault="00D634F4" w:rsidP="006E3588">
            <w:r w:rsidRPr="00861263">
              <w:rPr>
                <w:sz w:val="22"/>
                <w:szCs w:val="22"/>
              </w:rPr>
              <w:t xml:space="preserve">лёгкая </w:t>
            </w:r>
          </w:p>
          <w:p w:rsidR="00D634F4" w:rsidRPr="00861263" w:rsidRDefault="00D634F4" w:rsidP="006E3588">
            <w:r w:rsidRPr="00861263">
              <w:rPr>
                <w:sz w:val="22"/>
                <w:szCs w:val="22"/>
              </w:rPr>
              <w:t>атлетика</w:t>
            </w:r>
          </w:p>
        </w:tc>
        <w:tc>
          <w:tcPr>
            <w:tcW w:w="236" w:type="dxa"/>
          </w:tcPr>
          <w:p w:rsidR="00D634F4" w:rsidRPr="00861263" w:rsidRDefault="00D634F4" w:rsidP="006E3588">
            <w:r w:rsidRPr="00861263">
              <w:rPr>
                <w:sz w:val="22"/>
                <w:szCs w:val="22"/>
              </w:rPr>
              <w:t>3</w:t>
            </w:r>
          </w:p>
          <w:p w:rsidR="00D634F4" w:rsidRPr="00861263" w:rsidRDefault="00D634F4" w:rsidP="006E3588"/>
          <w:p w:rsidR="00D634F4" w:rsidRPr="00861263" w:rsidRDefault="00D634F4" w:rsidP="00C36D04"/>
        </w:tc>
        <w:tc>
          <w:tcPr>
            <w:tcW w:w="5514" w:type="dxa"/>
          </w:tcPr>
          <w:p w:rsidR="00D634F4" w:rsidRPr="00861263" w:rsidRDefault="00D634F4" w:rsidP="006E3588">
            <w:r w:rsidRPr="00861263">
              <w:rPr>
                <w:sz w:val="22"/>
                <w:szCs w:val="22"/>
              </w:rPr>
              <w:t xml:space="preserve">Вид спорта с прохождением дистанций различной </w:t>
            </w:r>
          </w:p>
          <w:p w:rsidR="00D634F4" w:rsidRPr="00861263" w:rsidRDefault="00D634F4" w:rsidP="006E3588">
            <w:r w:rsidRPr="00861263">
              <w:rPr>
                <w:sz w:val="22"/>
                <w:szCs w:val="22"/>
              </w:rPr>
              <w:t xml:space="preserve">протяжённости от 5 до </w:t>
            </w:r>
            <w:smartTag w:uri="urn:schemas-microsoft-com:office:smarttags" w:element="metricconverter">
              <w:smartTagPr>
                <w:attr w:name="ProductID" w:val="50 км"/>
              </w:smartTagPr>
              <w:r w:rsidRPr="00861263">
                <w:rPr>
                  <w:sz w:val="22"/>
                  <w:szCs w:val="22"/>
                </w:rPr>
                <w:t>50 км</w:t>
              </w:r>
            </w:smartTag>
            <w:r w:rsidRPr="00861263">
              <w:rPr>
                <w:sz w:val="22"/>
                <w:szCs w:val="22"/>
              </w:rPr>
              <w:t xml:space="preserve"> с преодолением </w:t>
            </w:r>
          </w:p>
          <w:p w:rsidR="00D634F4" w:rsidRPr="00861263" w:rsidRDefault="00D634F4" w:rsidP="006E3588">
            <w:r w:rsidRPr="00861263">
              <w:rPr>
                <w:sz w:val="22"/>
                <w:szCs w:val="22"/>
              </w:rPr>
              <w:t>сложных поворотов, спусков и подъёмов</w:t>
            </w:r>
          </w:p>
        </w:tc>
      </w:tr>
      <w:tr w:rsidR="00D634F4" w:rsidRPr="00861263" w:rsidTr="00C36D04">
        <w:tc>
          <w:tcPr>
            <w:tcW w:w="456" w:type="dxa"/>
          </w:tcPr>
          <w:p w:rsidR="00D634F4" w:rsidRPr="00861263" w:rsidRDefault="00D634F4" w:rsidP="006E3588">
            <w:r w:rsidRPr="00861263">
              <w:rPr>
                <w:sz w:val="22"/>
                <w:szCs w:val="22"/>
              </w:rPr>
              <w:t>4</w:t>
            </w:r>
          </w:p>
        </w:tc>
        <w:tc>
          <w:tcPr>
            <w:tcW w:w="1495" w:type="dxa"/>
          </w:tcPr>
          <w:p w:rsidR="00D634F4" w:rsidRPr="00861263" w:rsidRDefault="00D634F4" w:rsidP="006E3588">
            <w:r w:rsidRPr="00861263">
              <w:rPr>
                <w:sz w:val="22"/>
                <w:szCs w:val="22"/>
              </w:rPr>
              <w:t>баскетбол</w:t>
            </w:r>
          </w:p>
          <w:p w:rsidR="00D634F4" w:rsidRPr="00861263" w:rsidRDefault="00D634F4" w:rsidP="006E3588"/>
          <w:p w:rsidR="00D634F4" w:rsidRPr="00861263" w:rsidRDefault="00D634F4" w:rsidP="006E3588"/>
        </w:tc>
        <w:tc>
          <w:tcPr>
            <w:tcW w:w="236" w:type="dxa"/>
          </w:tcPr>
          <w:p w:rsidR="00D634F4" w:rsidRPr="00861263" w:rsidRDefault="00D634F4" w:rsidP="006E3588">
            <w:r w:rsidRPr="00861263">
              <w:rPr>
                <w:sz w:val="22"/>
                <w:szCs w:val="22"/>
              </w:rPr>
              <w:t>4</w:t>
            </w:r>
          </w:p>
          <w:p w:rsidR="00D634F4" w:rsidRPr="00861263" w:rsidRDefault="00D634F4" w:rsidP="00C36D04"/>
        </w:tc>
        <w:tc>
          <w:tcPr>
            <w:tcW w:w="5514" w:type="dxa"/>
          </w:tcPr>
          <w:p w:rsidR="00D634F4" w:rsidRPr="00861263" w:rsidRDefault="00D634F4" w:rsidP="006E3588">
            <w:r w:rsidRPr="00861263">
              <w:rPr>
                <w:sz w:val="22"/>
                <w:szCs w:val="22"/>
              </w:rPr>
              <w:t>Вид спорта, который включает в себя  упражнения</w:t>
            </w:r>
          </w:p>
          <w:p w:rsidR="00D634F4" w:rsidRPr="00861263" w:rsidRDefault="00D634F4" w:rsidP="006E3588">
            <w:r w:rsidRPr="00861263">
              <w:rPr>
                <w:sz w:val="22"/>
                <w:szCs w:val="22"/>
              </w:rPr>
              <w:t>в беге, прыжках и метании</w:t>
            </w:r>
          </w:p>
        </w:tc>
      </w:tr>
      <w:tr w:rsidR="00D634F4" w:rsidRPr="00861263" w:rsidTr="00C36D04">
        <w:tc>
          <w:tcPr>
            <w:tcW w:w="456" w:type="dxa"/>
          </w:tcPr>
          <w:p w:rsidR="00D634F4" w:rsidRPr="00861263" w:rsidRDefault="00D634F4" w:rsidP="006E3588">
            <w:r w:rsidRPr="00861263">
              <w:rPr>
                <w:sz w:val="22"/>
                <w:szCs w:val="22"/>
              </w:rPr>
              <w:t>5</w:t>
            </w:r>
          </w:p>
          <w:p w:rsidR="00D634F4" w:rsidRPr="00861263" w:rsidRDefault="00D634F4" w:rsidP="006E3588"/>
        </w:tc>
        <w:tc>
          <w:tcPr>
            <w:tcW w:w="1495" w:type="dxa"/>
          </w:tcPr>
          <w:p w:rsidR="00D634F4" w:rsidRPr="00861263" w:rsidRDefault="00D634F4" w:rsidP="006E3588">
            <w:r w:rsidRPr="00861263">
              <w:rPr>
                <w:sz w:val="22"/>
                <w:szCs w:val="22"/>
              </w:rPr>
              <w:t>физкульт-</w:t>
            </w:r>
          </w:p>
          <w:p w:rsidR="00D634F4" w:rsidRPr="00861263" w:rsidRDefault="00D634F4" w:rsidP="006E3588">
            <w:r w:rsidRPr="00861263">
              <w:rPr>
                <w:sz w:val="22"/>
                <w:szCs w:val="22"/>
              </w:rPr>
              <w:t>минутка</w:t>
            </w:r>
          </w:p>
          <w:p w:rsidR="00D634F4" w:rsidRPr="00861263" w:rsidRDefault="00D634F4" w:rsidP="006E3588"/>
        </w:tc>
        <w:tc>
          <w:tcPr>
            <w:tcW w:w="236" w:type="dxa"/>
          </w:tcPr>
          <w:p w:rsidR="00D634F4" w:rsidRPr="00861263" w:rsidRDefault="00D634F4" w:rsidP="006E3588">
            <w:r w:rsidRPr="00861263">
              <w:rPr>
                <w:sz w:val="22"/>
                <w:szCs w:val="22"/>
              </w:rPr>
              <w:t>5</w:t>
            </w:r>
          </w:p>
          <w:p w:rsidR="00D634F4" w:rsidRPr="00861263" w:rsidRDefault="00D634F4" w:rsidP="00C36D04"/>
        </w:tc>
        <w:tc>
          <w:tcPr>
            <w:tcW w:w="5514" w:type="dxa"/>
          </w:tcPr>
          <w:p w:rsidR="00D634F4" w:rsidRPr="00861263" w:rsidRDefault="00D634F4" w:rsidP="006E3588">
            <w:r w:rsidRPr="00861263">
              <w:rPr>
                <w:sz w:val="22"/>
                <w:szCs w:val="22"/>
              </w:rPr>
              <w:t>Комплекс упражнений, выполнение которых помогает разбудить организм, зарядить его силой, бодростью, энергией на целый день</w:t>
            </w:r>
          </w:p>
        </w:tc>
      </w:tr>
    </w:tbl>
    <w:p w:rsidR="00D634F4" w:rsidRPr="00861263" w:rsidRDefault="00D634F4" w:rsidP="00C03F1A">
      <w:pPr>
        <w:pStyle w:val="NormalWeb"/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</w:p>
    <w:p w:rsidR="00D634F4" w:rsidRPr="00861263" w:rsidRDefault="00D634F4" w:rsidP="00C03F1A">
      <w:pPr>
        <w:pStyle w:val="NormalWeb"/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861263">
        <w:rPr>
          <w:rFonts w:ascii="Times New Roman" w:hAnsi="Times New Roman" w:cs="Times New Roman"/>
          <w:sz w:val="22"/>
          <w:szCs w:val="22"/>
        </w:rPr>
        <w:t>15. В какой последовательности целесообразно выполнять перечисленные ниже упражнения в комплексе утренней гигиенической гимнастики?</w:t>
      </w:r>
    </w:p>
    <w:p w:rsidR="00D634F4" w:rsidRPr="00861263" w:rsidRDefault="00D634F4" w:rsidP="00C03F1A">
      <w:pPr>
        <w:pStyle w:val="NormalWeb"/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861263">
        <w:rPr>
          <w:rFonts w:ascii="Times New Roman" w:hAnsi="Times New Roman" w:cs="Times New Roman"/>
          <w:sz w:val="22"/>
          <w:szCs w:val="22"/>
        </w:rPr>
        <w:t>1. Упражнения на укрепление мышц и повышение гибкости</w:t>
      </w:r>
    </w:p>
    <w:p w:rsidR="00D634F4" w:rsidRPr="00861263" w:rsidRDefault="00D634F4" w:rsidP="00C03F1A">
      <w:pPr>
        <w:pStyle w:val="NormalWeb"/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861263">
        <w:rPr>
          <w:rFonts w:ascii="Times New Roman" w:hAnsi="Times New Roman" w:cs="Times New Roman"/>
          <w:sz w:val="22"/>
          <w:szCs w:val="22"/>
        </w:rPr>
        <w:t>2. Потягивания</w:t>
      </w:r>
    </w:p>
    <w:p w:rsidR="00D634F4" w:rsidRPr="00861263" w:rsidRDefault="00D634F4" w:rsidP="00C03F1A">
      <w:pPr>
        <w:pStyle w:val="NormalWeb"/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861263">
        <w:rPr>
          <w:rFonts w:ascii="Times New Roman" w:hAnsi="Times New Roman" w:cs="Times New Roman"/>
          <w:sz w:val="22"/>
          <w:szCs w:val="22"/>
        </w:rPr>
        <w:t>3. Бег с переходом на ходьбу</w:t>
      </w:r>
    </w:p>
    <w:p w:rsidR="00D634F4" w:rsidRPr="00861263" w:rsidRDefault="00D634F4" w:rsidP="00C03F1A">
      <w:pPr>
        <w:pStyle w:val="NormalWeb"/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861263">
        <w:rPr>
          <w:rFonts w:ascii="Times New Roman" w:hAnsi="Times New Roman" w:cs="Times New Roman"/>
          <w:sz w:val="22"/>
          <w:szCs w:val="22"/>
        </w:rPr>
        <w:t>4. Ходьба с постепенным повышением частоты шагов</w:t>
      </w:r>
    </w:p>
    <w:p w:rsidR="00D634F4" w:rsidRPr="00861263" w:rsidRDefault="00D634F4" w:rsidP="00C03F1A">
      <w:pPr>
        <w:pStyle w:val="NormalWeb"/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861263">
        <w:rPr>
          <w:rFonts w:ascii="Times New Roman" w:hAnsi="Times New Roman" w:cs="Times New Roman"/>
          <w:sz w:val="22"/>
          <w:szCs w:val="22"/>
        </w:rPr>
        <w:t>5. Прыжки</w:t>
      </w:r>
    </w:p>
    <w:p w:rsidR="00D634F4" w:rsidRPr="00861263" w:rsidRDefault="00D634F4" w:rsidP="00C03F1A">
      <w:pPr>
        <w:pStyle w:val="NormalWeb"/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861263">
        <w:rPr>
          <w:rFonts w:ascii="Times New Roman" w:hAnsi="Times New Roman" w:cs="Times New Roman"/>
          <w:sz w:val="22"/>
          <w:szCs w:val="22"/>
        </w:rPr>
        <w:t>а) 2,4,1,5,3</w:t>
      </w:r>
    </w:p>
    <w:p w:rsidR="00D634F4" w:rsidRPr="00861263" w:rsidRDefault="00D634F4" w:rsidP="00C03F1A">
      <w:pPr>
        <w:pStyle w:val="NormalWeb"/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861263">
        <w:rPr>
          <w:rFonts w:ascii="Times New Roman" w:hAnsi="Times New Roman" w:cs="Times New Roman"/>
          <w:sz w:val="22"/>
          <w:szCs w:val="22"/>
        </w:rPr>
        <w:t>б) 4,5,1,3,2</w:t>
      </w:r>
    </w:p>
    <w:p w:rsidR="00D634F4" w:rsidRPr="00861263" w:rsidRDefault="00D634F4" w:rsidP="00C03F1A">
      <w:pPr>
        <w:pStyle w:val="NormalWeb"/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861263">
        <w:rPr>
          <w:rFonts w:ascii="Times New Roman" w:hAnsi="Times New Roman" w:cs="Times New Roman"/>
          <w:sz w:val="22"/>
          <w:szCs w:val="22"/>
        </w:rPr>
        <w:t>в) 2,5,4,1,3</w:t>
      </w:r>
    </w:p>
    <w:p w:rsidR="00D634F4" w:rsidRPr="00861263" w:rsidRDefault="00D634F4" w:rsidP="00C03F1A">
      <w:pPr>
        <w:pStyle w:val="NormalWeb"/>
        <w:spacing w:before="0" w:beforeAutospacing="0" w:after="0" w:afterAutospacing="0"/>
        <w:rPr>
          <w:rFonts w:ascii="Times New Roman" w:hAnsi="Times New Roman" w:cs="Times New Roman"/>
          <w:sz w:val="22"/>
          <w:szCs w:val="22"/>
        </w:rPr>
      </w:pPr>
      <w:r w:rsidRPr="00861263">
        <w:rPr>
          <w:rFonts w:ascii="Times New Roman" w:hAnsi="Times New Roman" w:cs="Times New Roman"/>
          <w:sz w:val="22"/>
          <w:szCs w:val="22"/>
        </w:rPr>
        <w:t>г) 5,2,3,4,1</w:t>
      </w:r>
    </w:p>
    <w:p w:rsidR="00D634F4" w:rsidRPr="00861263" w:rsidRDefault="00D634F4" w:rsidP="00B836DF">
      <w:pPr>
        <w:rPr>
          <w:sz w:val="22"/>
          <w:szCs w:val="22"/>
        </w:rPr>
      </w:pPr>
    </w:p>
    <w:sectPr w:rsidR="00D634F4" w:rsidRPr="00861263" w:rsidSect="0086126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36DF"/>
    <w:rsid w:val="000278DE"/>
    <w:rsid w:val="0004408A"/>
    <w:rsid w:val="000B2EF8"/>
    <w:rsid w:val="000C043A"/>
    <w:rsid w:val="00126DD5"/>
    <w:rsid w:val="001C0C6F"/>
    <w:rsid w:val="00254163"/>
    <w:rsid w:val="0034797C"/>
    <w:rsid w:val="00355D7F"/>
    <w:rsid w:val="003B2F07"/>
    <w:rsid w:val="003B44D5"/>
    <w:rsid w:val="005024F6"/>
    <w:rsid w:val="005D6A41"/>
    <w:rsid w:val="0064259B"/>
    <w:rsid w:val="006E3588"/>
    <w:rsid w:val="006F2526"/>
    <w:rsid w:val="007E490E"/>
    <w:rsid w:val="00861263"/>
    <w:rsid w:val="0088118A"/>
    <w:rsid w:val="009D7723"/>
    <w:rsid w:val="00B836DF"/>
    <w:rsid w:val="00C03F1A"/>
    <w:rsid w:val="00C35CA9"/>
    <w:rsid w:val="00C36D04"/>
    <w:rsid w:val="00CA3FA2"/>
    <w:rsid w:val="00D634F4"/>
    <w:rsid w:val="00D95D33"/>
    <w:rsid w:val="00E331CC"/>
    <w:rsid w:val="00EE3926"/>
    <w:rsid w:val="00EF4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6D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B836D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B836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836DF"/>
    <w:rPr>
      <w:rFonts w:ascii="Tahoma" w:hAnsi="Tahoma" w:cs="Tahoma"/>
      <w:sz w:val="16"/>
      <w:szCs w:val="16"/>
      <w:lang w:eastAsia="ru-RU"/>
    </w:rPr>
  </w:style>
  <w:style w:type="table" w:styleId="TableGrid">
    <w:name w:val="Table Grid"/>
    <w:basedOn w:val="TableNormal"/>
    <w:uiPriority w:val="99"/>
    <w:rsid w:val="00C36D0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3</Pages>
  <Words>789</Words>
  <Characters>4503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Admin</cp:lastModifiedBy>
  <cp:revision>6</cp:revision>
  <dcterms:created xsi:type="dcterms:W3CDTF">2015-10-13T13:41:00Z</dcterms:created>
  <dcterms:modified xsi:type="dcterms:W3CDTF">2015-12-12T18:38:00Z</dcterms:modified>
</cp:coreProperties>
</file>